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5F65A" w14:textId="1C1CAB57" w:rsidR="00535962" w:rsidRPr="00F7167E" w:rsidRDefault="00DF01B0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2C46681" wp14:editId="382F949D">
                <wp:simplePos x="0" y="0"/>
                <wp:positionH relativeFrom="column">
                  <wp:posOffset>4210906</wp:posOffset>
                </wp:positionH>
                <wp:positionV relativeFrom="paragraph">
                  <wp:posOffset>-739739</wp:posOffset>
                </wp:positionV>
                <wp:extent cx="2200956" cy="912037"/>
                <wp:effectExtent l="19050" t="0" r="27940" b="21590"/>
                <wp:wrapNone/>
                <wp:docPr id="79206162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0956" cy="912037"/>
                          <a:chOff x="11820" y="523"/>
                          <a:chExt cx="3590" cy="1698"/>
                        </a:xfrm>
                      </wpg:grpSpPr>
                      <wps:wsp>
                        <wps:cNvPr id="157547613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1627817" name="Group 22"/>
                        <wpg:cNvGrpSpPr>
                          <a:grpSpLocks/>
                        </wpg:cNvGrpSpPr>
                        <wpg:grpSpPr bwMode="auto">
                          <a:xfrm>
                            <a:off x="11820" y="560"/>
                            <a:ext cx="3532" cy="1661"/>
                            <a:chOff x="8219" y="720"/>
                            <a:chExt cx="2941" cy="1546"/>
                          </a:xfrm>
                        </wpg:grpSpPr>
                        <wps:wsp>
                          <wps:cNvPr id="1323202797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19" y="1362"/>
                              <a:ext cx="2939" cy="90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43809673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736BE6D" w14:textId="3262B4AF" w:rsidR="00DF01B0" w:rsidRPr="00DF01B0" w:rsidRDefault="00DF01B0" w:rsidP="00DF01B0">
                                        <w:r w:rsidRPr="00DF01B0">
                                          <w:rPr>
                                            <w:rStyle w:val="Style2"/>
                                          </w:rPr>
                                          <w:t>supbanco-</w:t>
                                        </w:r>
                                        <w:r w:rsidR="00791423">
                                          <w:rPr>
                                            <w:rStyle w:val="Style2"/>
                                          </w:rPr>
                                          <w:t>DAF-CM-2025-0031</w:t>
                                        </w:r>
                                      </w:p>
                                    </w:sdtContent>
                                  </w:sdt>
                                  <w:p w14:paraId="2CBCC8BF" w14:textId="7A341956" w:rsidR="00130549" w:rsidRPr="00535962" w:rsidRDefault="00791423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9461443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58" y="720"/>
                              <a:ext cx="2902" cy="428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6D9AB2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C46681" id="Group 20" o:spid="_x0000_s1026" style="position:absolute;margin-left:331.55pt;margin-top:-58.25pt;width:173.3pt;height:71.8pt;z-index:251696128" coordorigin="11820,523" coordsize="3590,1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" filled="f"/>
                <v:group id="Group 22" o:spid="_x0000_s1028" style="position:absolute;left:11820;top:560;width:3532;height:1661" coordorigin="8219,720" coordsize="2941,1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219;top:1362;width:2939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43809673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736BE6D" w14:textId="3262B4AF" w:rsidR="00DF01B0" w:rsidRPr="00DF01B0" w:rsidRDefault="00DF01B0" w:rsidP="00DF01B0">
                                  <w:r w:rsidRPr="00DF01B0">
                                    <w:rPr>
                                      <w:rStyle w:val="Style2"/>
                                    </w:rPr>
                                    <w:t>supbanco-</w:t>
                                  </w:r>
                                  <w:r w:rsidR="00791423">
                                    <w:rPr>
                                      <w:rStyle w:val="Style2"/>
                                    </w:rPr>
                                    <w:t>DAF-CM-2025-0031</w:t>
                                  </w:r>
                                </w:p>
                              </w:sdtContent>
                            </w:sdt>
                            <w:p w14:paraId="2CBCC8BF" w14:textId="7A341956" w:rsidR="00130549" w:rsidRPr="00535962" w:rsidRDefault="00791423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8258;top:720;width:2902;height: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596D9AB2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45F62D2C" wp14:editId="6100332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59DF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9D0C9A" wp14:editId="41067BCB">
                <wp:simplePos x="0" y="0"/>
                <wp:positionH relativeFrom="column">
                  <wp:posOffset>-453390</wp:posOffset>
                </wp:positionH>
                <wp:positionV relativeFrom="paragraph">
                  <wp:posOffset>-548005</wp:posOffset>
                </wp:positionV>
                <wp:extent cx="1028700" cy="1078230"/>
                <wp:effectExtent l="3810" t="4445" r="0" b="3175"/>
                <wp:wrapNone/>
                <wp:docPr id="14649891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954363204"/>
                              <w:showingPlcHdr/>
                              <w:picture/>
                            </w:sdtPr>
                            <w:sdtEndPr/>
                            <w:sdtContent>
                              <w:p w14:paraId="62B769A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4E68459" wp14:editId="1A6FF6EB">
                                      <wp:extent cx="800100" cy="800100"/>
                                      <wp:effectExtent l="1905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D0C9A" id="Text Box 2" o:spid="_x0000_s1031" type="#_x0000_t202" style="position:absolute;margin-left:-35.7pt;margin-top:-43.1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954363204"/>
                        <w:showingPlcHdr/>
                        <w:picture/>
                      </w:sdtPr>
                      <w:sdtEndPr/>
                      <w:sdtContent>
                        <w:p w14:paraId="62B769A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4E68459" wp14:editId="1A6FF6EB">
                                <wp:extent cx="800100" cy="800100"/>
                                <wp:effectExtent l="1905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E59DF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F92A18" wp14:editId="4838C626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31486688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B7810D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92A18" id="Text Box 26" o:spid="_x0000_s1032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" filled="f" stroked="f">
                <v:textbox inset="0,0,0,0">
                  <w:txbxContent>
                    <w:p w14:paraId="47B7810D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4E98E4B6" w14:textId="507B3EDA" w:rsidR="00535962" w:rsidRPr="00535962" w:rsidRDefault="00FE59DF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D08C66" wp14:editId="3476E6A6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48430875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9D252B" w14:textId="77777777" w:rsidR="002E1412" w:rsidRPr="002E1412" w:rsidRDefault="0079142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08C66" id="Text Box 16" o:spid="_x0000_s1033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" stroked="f">
                <v:textbox>
                  <w:txbxContent>
                    <w:p w14:paraId="2A9D252B" w14:textId="77777777" w:rsidR="002E1412" w:rsidRPr="002E1412" w:rsidRDefault="00F373C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A6E8F1" wp14:editId="274CD655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154291280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92489" w14:textId="77777777" w:rsidR="0026335F" w:rsidRPr="0026335F" w:rsidRDefault="0079142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6E8F1" id="Text Box 12" o:spid="_x0000_s1034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5E192489" w14:textId="77777777" w:rsidR="0026335F" w:rsidRPr="0026335F" w:rsidRDefault="00F373C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A8B0A6F" w14:textId="2197D1F5" w:rsidR="00535962" w:rsidRDefault="00FE59DF" w:rsidP="00D41F93">
      <w:pPr>
        <w:tabs>
          <w:tab w:val="left" w:pos="7665"/>
        </w:tabs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432EC2" wp14:editId="7BEC1D00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9093138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E721C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32EC2" id="Text Box 18" o:spid="_x0000_s1035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" stroked="f">
                <v:textbox>
                  <w:txbxContent>
                    <w:p w14:paraId="3ADE721C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4658DB5" wp14:editId="1E5678D5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44591022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48EBC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58DB5" id="Text Box 13" o:spid="_x0000_s1036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" filled="f" stroked="f">
                <v:textbox>
                  <w:txbxContent>
                    <w:p w14:paraId="7548EBC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373CF">
                        <w:fldChar w:fldCharType="begin"/>
                      </w:r>
                      <w:r w:rsidR="00F373CF">
                        <w:instrText xml:space="preserve"> NUMPAGES   \* MERGEFORMAT </w:instrText>
                      </w:r>
                      <w:r w:rsidR="00F373CF">
                        <w:fldChar w:fldCharType="separate"/>
                      </w:r>
                      <w:r w:rsidR="002760F1" w:rsidRP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373C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D41F93">
        <w:tab/>
      </w:r>
    </w:p>
    <w:p w14:paraId="231C28E1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A591071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15D8643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29896F6B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188422C2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361983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567D706F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254F34DB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6AAB89ED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51D7372B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86C3FF1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7BDDD9C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08F9010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3A98A6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2A2FDDAD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0957EF2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D7F1CBD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607E4983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67D7120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0DBCF3E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BAA4D8C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5F6DCD66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126D9E38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125B8DDB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5D5DD749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7418E55B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7A23CC17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A598E42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68B35636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2FF4676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563EE579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DB698" w14:textId="77777777"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14:paraId="76530B66" w14:textId="77777777"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4A79" w14:textId="1DD3C923" w:rsidR="001007E7" w:rsidRDefault="00FE59DF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9E0321" wp14:editId="608D0A5F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28211042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604BC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E03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54604BC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BEAFA34" wp14:editId="008D8858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B4375D" wp14:editId="4359916E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105820394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715F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C7367BE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B4375D" id="Text Box 3" o:spid="_x0000_s1038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0ED715F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6C7367BE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296CC47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CBA18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4A7F0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6F70C0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E961B8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A52AA" w14:textId="77777777"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14:paraId="3CC1876C" w14:textId="77777777"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7802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B0DCD"/>
    <w:rsid w:val="000C73D4"/>
    <w:rsid w:val="00100079"/>
    <w:rsid w:val="001007E7"/>
    <w:rsid w:val="001020C0"/>
    <w:rsid w:val="001041FD"/>
    <w:rsid w:val="00130549"/>
    <w:rsid w:val="00157600"/>
    <w:rsid w:val="0016722A"/>
    <w:rsid w:val="00170EC5"/>
    <w:rsid w:val="00181E8D"/>
    <w:rsid w:val="00194FF2"/>
    <w:rsid w:val="001A3F92"/>
    <w:rsid w:val="001F73A7"/>
    <w:rsid w:val="002009A7"/>
    <w:rsid w:val="00236D0B"/>
    <w:rsid w:val="00253DBA"/>
    <w:rsid w:val="0026335F"/>
    <w:rsid w:val="002652F1"/>
    <w:rsid w:val="00273D8C"/>
    <w:rsid w:val="002760F1"/>
    <w:rsid w:val="00295BD4"/>
    <w:rsid w:val="002B0673"/>
    <w:rsid w:val="002B294D"/>
    <w:rsid w:val="002B43A0"/>
    <w:rsid w:val="002B46D1"/>
    <w:rsid w:val="002D451D"/>
    <w:rsid w:val="002E1412"/>
    <w:rsid w:val="00314023"/>
    <w:rsid w:val="00341484"/>
    <w:rsid w:val="0034245F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4F6AEE"/>
    <w:rsid w:val="00500DA4"/>
    <w:rsid w:val="00535962"/>
    <w:rsid w:val="00544A18"/>
    <w:rsid w:val="00587EC0"/>
    <w:rsid w:val="005A4AB6"/>
    <w:rsid w:val="00611A07"/>
    <w:rsid w:val="00617205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448F7"/>
    <w:rsid w:val="00780880"/>
    <w:rsid w:val="00791423"/>
    <w:rsid w:val="007B0E1F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9F5CC4"/>
    <w:rsid w:val="00A16099"/>
    <w:rsid w:val="00A231BB"/>
    <w:rsid w:val="00A42497"/>
    <w:rsid w:val="00A640BD"/>
    <w:rsid w:val="00A641A7"/>
    <w:rsid w:val="00A72F42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15AD"/>
    <w:rsid w:val="00C333B0"/>
    <w:rsid w:val="00C423A9"/>
    <w:rsid w:val="00C5078F"/>
    <w:rsid w:val="00C66D08"/>
    <w:rsid w:val="00C7470C"/>
    <w:rsid w:val="00CA0E82"/>
    <w:rsid w:val="00CA164C"/>
    <w:rsid w:val="00CA4661"/>
    <w:rsid w:val="00CB1BE4"/>
    <w:rsid w:val="00CE67A3"/>
    <w:rsid w:val="00D24FA7"/>
    <w:rsid w:val="00D41F93"/>
    <w:rsid w:val="00D45A3E"/>
    <w:rsid w:val="00D62A93"/>
    <w:rsid w:val="00D64696"/>
    <w:rsid w:val="00D90D49"/>
    <w:rsid w:val="00D9379E"/>
    <w:rsid w:val="00DA03F9"/>
    <w:rsid w:val="00DC5D96"/>
    <w:rsid w:val="00DD4F3E"/>
    <w:rsid w:val="00DF01B0"/>
    <w:rsid w:val="00E13E55"/>
    <w:rsid w:val="00E14BD3"/>
    <w:rsid w:val="00E3215C"/>
    <w:rsid w:val="00E446DC"/>
    <w:rsid w:val="00E46B33"/>
    <w:rsid w:val="00E55585"/>
    <w:rsid w:val="00E82502"/>
    <w:rsid w:val="00EA2CC1"/>
    <w:rsid w:val="00EA2F84"/>
    <w:rsid w:val="00EA6B34"/>
    <w:rsid w:val="00EA7406"/>
    <w:rsid w:val="00EB5FA3"/>
    <w:rsid w:val="00EB7AED"/>
    <w:rsid w:val="00EE1E7B"/>
    <w:rsid w:val="00F13A1E"/>
    <w:rsid w:val="00F225BF"/>
    <w:rsid w:val="00F373CF"/>
    <w:rsid w:val="00F53753"/>
    <w:rsid w:val="00F7167E"/>
    <w:rsid w:val="00F7443C"/>
    <w:rsid w:val="00F9504D"/>
    <w:rsid w:val="00FB13A2"/>
    <w:rsid w:val="00FB54E9"/>
    <w:rsid w:val="00FC2870"/>
    <w:rsid w:val="00FE5474"/>
    <w:rsid w:val="00FE59DF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  <w14:docId w14:val="75C149FC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5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228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Wilmel Rosario Ramirez</cp:lastModifiedBy>
  <cp:revision>10</cp:revision>
  <cp:lastPrinted>2011-03-04T19:00:00Z</cp:lastPrinted>
  <dcterms:created xsi:type="dcterms:W3CDTF">2023-10-11T13:24:00Z</dcterms:created>
  <dcterms:modified xsi:type="dcterms:W3CDTF">2025-04-02T18:30:00Z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2023-10-11T13:23:49Z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a7e8c3c1-c257-4375-ac01-c41512ad34bc</vt:lpwstr>
  </property>
  <property fmtid="{D5CDD505-2E9C-101B-9397-08002B2CF9AE}" pid="8" name="MSIP_Label_81f5a2da-7ac4-4e60-a27b-a125ee74514f_ContentBits">
    <vt:lpwstr>0</vt:lpwstr>
  </property>
</Properties>
</file>